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3261"/>
        <w:gridCol w:w="1080"/>
        <w:gridCol w:w="1122"/>
        <w:gridCol w:w="1325"/>
      </w:tblGrid>
      <w:tr w:rsidR="007D2C70" w:rsidRPr="007D2C70" w:rsidTr="005E6D3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:rsidR="007D2C70" w:rsidRPr="007D2C70" w:rsidRDefault="007D2C70" w:rsidP="007D2C70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ΣΧΟΛΗ ΘΕΤΙΚΩΝ-2</w:t>
            </w:r>
          </w:p>
          <w:p w:rsidR="007D2C70" w:rsidRPr="007D2C70" w:rsidRDefault="005E6D39" w:rsidP="007D2C70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  <w:t>ΜΕΛΑΝΙΑ</w:t>
            </w:r>
          </w:p>
        </w:tc>
      </w:tr>
      <w:tr w:rsidR="007D2C70" w:rsidRPr="007D2C70" w:rsidTr="005E6D3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ΠΑΡΑΠΟΜΠΗ</w:t>
            </w:r>
          </w:p>
        </w:tc>
      </w:tr>
      <w:tr w:rsidR="007D2C70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(ε)</w:t>
            </w:r>
          </w:p>
        </w:tc>
      </w:tr>
      <w:tr w:rsidR="007D2C70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2C70" w:rsidRPr="007D2C70" w:rsidTr="007D2C70">
        <w:trPr>
          <w:trHeight w:val="176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 xml:space="preserve">Τύπος- </w:t>
            </w:r>
            <w:proofErr w:type="spellStart"/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Toner</w:t>
            </w:r>
            <w:proofErr w:type="spellEnd"/>
          </w:p>
          <w:p w:rsidR="007D2C70" w:rsidRPr="007D2C70" w:rsidRDefault="007D2C70" w:rsidP="007D2C70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Μέγιστος αριθμός σελίδων</w:t>
            </w:r>
            <w:r w:rsidRPr="007D2C70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 </w:t>
            </w: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εκτύπωσης</w:t>
            </w:r>
            <w:r w:rsidRPr="007D2C70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 </w:t>
            </w: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700</w:t>
            </w:r>
          </w:p>
          <w:p w:rsidR="007D2C70" w:rsidRPr="007D2C70" w:rsidRDefault="007D2C70" w:rsidP="007D2C70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Κόστος ανά σελίδα (ευρώ)</w:t>
            </w:r>
            <w:r w:rsidRPr="007D2C70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- </w:t>
            </w: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0.093</w:t>
            </w:r>
          </w:p>
          <w:p w:rsidR="007D2C70" w:rsidRPr="007D2C70" w:rsidRDefault="007D2C70" w:rsidP="007D2C70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Χρώμα</w:t>
            </w:r>
            <w:r w:rsidRPr="007D2C70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-  </w:t>
            </w:r>
            <w:proofErr w:type="spellStart"/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Cyan</w:t>
            </w:r>
            <w:proofErr w:type="spellEnd"/>
          </w:p>
          <w:p w:rsidR="007D2C70" w:rsidRPr="007D2C70" w:rsidRDefault="007D2C70" w:rsidP="007D2C70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Για εκτυπωτή</w:t>
            </w:r>
            <w:r w:rsidRPr="007D2C70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- </w:t>
            </w:r>
            <w:r w:rsidRPr="007D2C70">
              <w:rPr>
                <w:rFonts w:eastAsia="SimSun"/>
                <w:sz w:val="20"/>
                <w:szCs w:val="20"/>
                <w:lang w:val="el-GR" w:eastAsia="en-US"/>
              </w:rPr>
              <w:t>HP</w:t>
            </w:r>
          </w:p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eastAsia="SimSun"/>
                <w:sz w:val="20"/>
                <w:szCs w:val="20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2C70" w:rsidRPr="007D2C70" w:rsidTr="005E6D3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7D2C70" w:rsidRPr="007D2C70" w:rsidRDefault="007D2C70" w:rsidP="007D2C70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Default="008D329F"/>
    <w:p w:rsidR="007D2C70" w:rsidRDefault="007D2C70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3261"/>
        <w:gridCol w:w="1080"/>
        <w:gridCol w:w="1122"/>
        <w:gridCol w:w="1325"/>
      </w:tblGrid>
      <w:tr w:rsidR="005E6D39" w:rsidRPr="007D2C70" w:rsidTr="005E6D3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:rsidR="005E6D39" w:rsidRPr="007D2C70" w:rsidRDefault="005E6D39" w:rsidP="005E6D3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ΣΧΟΛΗ ΘΕΤΙΚΩΝ-3</w:t>
            </w:r>
          </w:p>
          <w:p w:rsidR="005E6D39" w:rsidRPr="007D2C70" w:rsidRDefault="005E6D39" w:rsidP="005E6D3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  <w:t>ΜΕΛΑΝΙΑ</w:t>
            </w:r>
          </w:p>
        </w:tc>
      </w:tr>
      <w:tr w:rsidR="005E6D39" w:rsidRPr="007D2C70" w:rsidTr="005E6D3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ΠΑΡΑΠΟΜΠΗ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(ε)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D39" w:rsidRPr="007D2C70" w:rsidTr="005E6D39">
        <w:trPr>
          <w:trHeight w:val="176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Τύπος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proofErr w:type="spellStart"/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Toner</w:t>
            </w:r>
            <w:proofErr w:type="spellEnd"/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Μέγιστος αριθμός σελίδων εκτύπωσης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700</w:t>
            </w:r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Κόστος ανά σελίδα (ευρώ)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0.093</w:t>
            </w:r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Χρώμα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n-US" w:eastAsia="en-US"/>
              </w:rPr>
              <w:t>Black</w:t>
            </w:r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Για εκτυπωτή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HP</w:t>
            </w:r>
          </w:p>
          <w:p w:rsidR="005E6D39" w:rsidRPr="007D2C70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D2C70" w:rsidRDefault="007D2C70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3261"/>
        <w:gridCol w:w="1080"/>
        <w:gridCol w:w="1122"/>
        <w:gridCol w:w="1325"/>
      </w:tblGrid>
      <w:tr w:rsidR="005E6D39" w:rsidRPr="007D2C70" w:rsidTr="005E6D3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:rsidR="005E6D39" w:rsidRPr="007D2C70" w:rsidRDefault="005E6D39" w:rsidP="005E6D3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ΣΧΟΛΗ ΘΕΤΙΚΩΝ-4</w:t>
            </w:r>
          </w:p>
          <w:p w:rsidR="005E6D39" w:rsidRPr="007D2C70" w:rsidRDefault="005E6D39" w:rsidP="005E6D3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  <w:t>ΜΕΛΑΝΙΑ</w:t>
            </w:r>
          </w:p>
        </w:tc>
      </w:tr>
      <w:tr w:rsidR="005E6D39" w:rsidRPr="007D2C70" w:rsidTr="005E6D3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ΠΑΡΑΠΟΜΠΗ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(ε)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D39" w:rsidRPr="007D2C70" w:rsidTr="005E6D39">
        <w:trPr>
          <w:trHeight w:val="176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Τύπος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proofErr w:type="spellStart"/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Toner</w:t>
            </w:r>
            <w:proofErr w:type="spellEnd"/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Μέγιστος αριθμός σελίδων εκτύπωσης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700</w:t>
            </w:r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Κόστος ανά σελίδα (ευρώ)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0.093</w:t>
            </w:r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Χρώμα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n-US" w:eastAsia="en-US"/>
              </w:rPr>
              <w:t>Yellow</w:t>
            </w:r>
          </w:p>
          <w:p w:rsidR="005E6D39" w:rsidRPr="005E6D39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Για εκτυπωτή</w:t>
            </w:r>
            <w:r w:rsidRPr="005E6D39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5E6D39">
              <w:rPr>
                <w:rFonts w:eastAsia="SimSun"/>
                <w:sz w:val="20"/>
                <w:szCs w:val="20"/>
                <w:lang w:val="el-GR" w:eastAsia="en-US"/>
              </w:rPr>
              <w:t>HP</w:t>
            </w:r>
          </w:p>
          <w:p w:rsidR="005E6D39" w:rsidRPr="007D2C70" w:rsidRDefault="005E6D39" w:rsidP="005E6D39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E6D39" w:rsidRDefault="005E6D3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3261"/>
        <w:gridCol w:w="1080"/>
        <w:gridCol w:w="1122"/>
        <w:gridCol w:w="1325"/>
      </w:tblGrid>
      <w:tr w:rsidR="005E6D39" w:rsidRPr="007D2C70" w:rsidTr="005E6D3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:rsidR="005E6D39" w:rsidRPr="007D2C70" w:rsidRDefault="005E6D39" w:rsidP="005E6D3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ΣΧΟΛΗ ΘΕΤΙΚΩΝ-5</w:t>
            </w:r>
          </w:p>
          <w:p w:rsidR="005E6D39" w:rsidRPr="007D2C70" w:rsidRDefault="005E6D39" w:rsidP="005E6D3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  <w:t>ΜΕΛΑΝΙΑ</w:t>
            </w:r>
          </w:p>
        </w:tc>
      </w:tr>
      <w:tr w:rsidR="005E6D39" w:rsidRPr="007D2C70" w:rsidTr="005E6D3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ΠΑΡΑΠΟΜΠΗ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(ε)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D39" w:rsidRPr="007D2C70" w:rsidTr="005E6D39">
        <w:trPr>
          <w:trHeight w:val="176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Τύπος-</w:t>
            </w:r>
            <w:proofErr w:type="spellStart"/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Toner</w:t>
            </w:r>
            <w:proofErr w:type="spellEnd"/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Μέγιστος αριθμός σελίδων εκτύπωσης-700</w:t>
            </w:r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Κόστος ανά σελίδα (ευρώ)-0.093</w:t>
            </w:r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Χρώμα-</w:t>
            </w:r>
            <w:proofErr w:type="spellStart"/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Magenta</w:t>
            </w:r>
            <w:proofErr w:type="spellEnd"/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l-GR"/>
              </w:rPr>
              <w:t>Για εκτυπωτή-HP</w:t>
            </w:r>
          </w:p>
          <w:p w:rsidR="005E6D39" w:rsidRPr="007D2C70" w:rsidRDefault="005E6D39" w:rsidP="00123B1B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D39" w:rsidRPr="007D2C70" w:rsidTr="005E6D3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5E6D39" w:rsidRPr="007D2C70" w:rsidRDefault="005E6D39" w:rsidP="005E6D3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E6D39" w:rsidRDefault="005E6D39"/>
    <w:p w:rsidR="0083400E" w:rsidRDefault="0083400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3261"/>
        <w:gridCol w:w="1080"/>
        <w:gridCol w:w="1122"/>
        <w:gridCol w:w="1325"/>
      </w:tblGrid>
      <w:tr w:rsidR="0083400E" w:rsidRPr="007D2C70" w:rsidTr="001C1A7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:rsidR="0083400E" w:rsidRPr="007D2C70" w:rsidRDefault="0083400E" w:rsidP="001C1A7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ΣΧΟΛΗ ΘΕΤΙΚΩΝ-6</w:t>
            </w:r>
          </w:p>
          <w:p w:rsidR="0083400E" w:rsidRPr="007D2C70" w:rsidRDefault="0083400E" w:rsidP="001C1A79">
            <w:pPr>
              <w:tabs>
                <w:tab w:val="left" w:pos="5954"/>
              </w:tabs>
              <w:suppressAutoHyphens w:val="0"/>
              <w:spacing w:after="0"/>
              <w:ind w:right="1134" w:firstLineChars="1100" w:firstLine="1980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  <w:t>ΜΕΛΑΝΙΑ</w:t>
            </w:r>
          </w:p>
        </w:tc>
      </w:tr>
      <w:tr w:rsidR="0083400E" w:rsidRPr="007D2C70" w:rsidTr="001C1A7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ΠΑΡΑΠΟΜΠΗ</w:t>
            </w:r>
          </w:p>
        </w:tc>
      </w:tr>
      <w:tr w:rsidR="0083400E" w:rsidRPr="007D2C70" w:rsidTr="001C1A7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(ε)</w:t>
            </w:r>
          </w:p>
        </w:tc>
      </w:tr>
      <w:tr w:rsidR="0083400E" w:rsidRPr="007D2C70" w:rsidTr="001C1A7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3400E" w:rsidRPr="007D2C70" w:rsidTr="001C1A79">
        <w:trPr>
          <w:trHeight w:val="176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Τύπος</w:t>
            </w:r>
            <w:r w:rsidRPr="0083400E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proofErr w:type="spellStart"/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Toner</w:t>
            </w:r>
            <w:proofErr w:type="spellEnd"/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Μέγιστος αριθμός σελίδων εκτύπωσης</w:t>
            </w:r>
            <w:r w:rsidRPr="0083400E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- </w:t>
            </w: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3.000</w:t>
            </w:r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Κόστος ανά σελίδα (ευρώ)</w:t>
            </w:r>
            <w:r w:rsidRPr="0083400E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 xml:space="preserve">- </w:t>
            </w: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0.036</w:t>
            </w:r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Χρώμα</w:t>
            </w:r>
            <w:r w:rsidRPr="0083400E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proofErr w:type="spellStart"/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Black</w:t>
            </w:r>
            <w:proofErr w:type="spellEnd"/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Ανακατασκευασμένο</w:t>
            </w:r>
            <w:r w:rsidRPr="0083400E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Όχι</w:t>
            </w:r>
          </w:p>
          <w:p w:rsidR="0083400E" w:rsidRPr="0083400E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n-US"/>
              </w:rPr>
            </w:pPr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Για εκτυπωτή</w:t>
            </w:r>
            <w:r w:rsidRPr="0083400E">
              <w:rPr>
                <w:rFonts w:ascii="Times New Roman" w:eastAsia="SimSun" w:hAnsi="Times New Roman"/>
                <w:sz w:val="20"/>
                <w:szCs w:val="20"/>
                <w:lang w:val="el-GR" w:eastAsia="en-US"/>
              </w:rPr>
              <w:t>-</w:t>
            </w:r>
            <w:proofErr w:type="spellStart"/>
            <w:r w:rsidRPr="0083400E">
              <w:rPr>
                <w:rFonts w:eastAsia="SimSun"/>
                <w:sz w:val="20"/>
                <w:szCs w:val="20"/>
                <w:lang w:val="el-GR" w:eastAsia="en-US"/>
              </w:rPr>
              <w:t>Lexmark</w:t>
            </w:r>
            <w:proofErr w:type="spellEnd"/>
          </w:p>
          <w:p w:rsidR="0083400E" w:rsidRPr="007D2C70" w:rsidRDefault="0083400E" w:rsidP="0083400E">
            <w:pPr>
              <w:suppressAutoHyphens w:val="0"/>
              <w:spacing w:after="0" w:line="276" w:lineRule="auto"/>
              <w:jc w:val="left"/>
              <w:rPr>
                <w:rFonts w:eastAsia="SimSun"/>
                <w:sz w:val="20"/>
                <w:szCs w:val="20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3400E" w:rsidRPr="007D2C70" w:rsidTr="001C1A7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</w:pPr>
            <w:r w:rsidRPr="007D2C70">
              <w:rPr>
                <w:rFonts w:ascii="Tahoma" w:eastAsia="SimSun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:rsidR="0083400E" w:rsidRPr="007D2C70" w:rsidRDefault="0083400E" w:rsidP="001C1A79">
            <w:pPr>
              <w:suppressAutoHyphens w:val="0"/>
              <w:spacing w:after="0"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D2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3400E" w:rsidRDefault="0083400E"/>
    <w:sectPr w:rsidR="008340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44C9C"/>
    <w:rsid w:val="00066F06"/>
    <w:rsid w:val="0008070C"/>
    <w:rsid w:val="000E333F"/>
    <w:rsid w:val="00115F5C"/>
    <w:rsid w:val="00123B1B"/>
    <w:rsid w:val="00180A0E"/>
    <w:rsid w:val="001A11D8"/>
    <w:rsid w:val="0024151E"/>
    <w:rsid w:val="002C5B52"/>
    <w:rsid w:val="003344C4"/>
    <w:rsid w:val="003B6039"/>
    <w:rsid w:val="004076A6"/>
    <w:rsid w:val="004467A9"/>
    <w:rsid w:val="005E6D39"/>
    <w:rsid w:val="00621F09"/>
    <w:rsid w:val="006A33A5"/>
    <w:rsid w:val="00725798"/>
    <w:rsid w:val="007C3968"/>
    <w:rsid w:val="007D2C70"/>
    <w:rsid w:val="0083400E"/>
    <w:rsid w:val="00881378"/>
    <w:rsid w:val="008D329F"/>
    <w:rsid w:val="00975E01"/>
    <w:rsid w:val="009A6F68"/>
    <w:rsid w:val="00D43DFD"/>
    <w:rsid w:val="00DC25DA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507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11F0171C</Template>
  <TotalTime>11</TotalTime>
  <Pages>2</Pages>
  <Words>236</Words>
  <Characters>1278</Characters>
  <Application>Microsoft Office Word</Application>
  <DocSecurity>0</DocSecurity>
  <Lines>10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5</cp:revision>
  <dcterms:created xsi:type="dcterms:W3CDTF">2025-11-21T12:40:00Z</dcterms:created>
  <dcterms:modified xsi:type="dcterms:W3CDTF">2025-11-21T12:52:00Z</dcterms:modified>
</cp:coreProperties>
</file>